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Leck - Lieferung 1x HLF20 (Los 1)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2025-042-3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Los 1: Lieferung eines HLF20 an die Freiwillige Feuerwehr.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